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9BA65" w14:textId="59C99F3C" w:rsidR="00ED05C9" w:rsidRDefault="00ED05C9" w:rsidP="00ED05C9">
      <w:pPr>
        <w:pStyle w:val="NoSpacing"/>
      </w:pPr>
      <w:r>
        <w:rPr>
          <w:u w:val="single"/>
        </w:rPr>
        <w:t>Robert de la WRAN</w:t>
      </w:r>
      <w:r>
        <w:t xml:space="preserve">       </w:t>
      </w:r>
      <w:r>
        <w:t>(fl.14</w:t>
      </w:r>
      <w:r>
        <w:t>32-5</w:t>
      </w:r>
      <w:r>
        <w:t>)</w:t>
      </w:r>
    </w:p>
    <w:p w14:paraId="51209D11" w14:textId="70EFBB11" w:rsidR="00ED05C9" w:rsidRDefault="00ED05C9" w:rsidP="00ED05C9">
      <w:pPr>
        <w:pStyle w:val="NoSpacing"/>
      </w:pPr>
      <w:r>
        <w:t xml:space="preserve">Vicar of </w:t>
      </w:r>
      <w:proofErr w:type="spellStart"/>
      <w:r>
        <w:t>St.John’s</w:t>
      </w:r>
      <w:proofErr w:type="spellEnd"/>
      <w:r>
        <w:t xml:space="preserve"> Church, East </w:t>
      </w:r>
      <w:r w:rsidR="000A54F4">
        <w:t>W</w:t>
      </w:r>
      <w:bookmarkStart w:id="0" w:name="_GoBack"/>
      <w:bookmarkEnd w:id="0"/>
      <w:r>
        <w:t>ilton, North Riding of Yorkshire.</w:t>
      </w:r>
    </w:p>
    <w:p w14:paraId="6B367010" w14:textId="77777777" w:rsidR="00ED05C9" w:rsidRDefault="00ED05C9" w:rsidP="00ED05C9">
      <w:pPr>
        <w:pStyle w:val="NoSpacing"/>
      </w:pPr>
    </w:p>
    <w:p w14:paraId="2275FC51" w14:textId="77777777" w:rsidR="00ED05C9" w:rsidRDefault="00ED05C9" w:rsidP="00ED05C9">
      <w:pPr>
        <w:pStyle w:val="NoSpacing"/>
      </w:pPr>
    </w:p>
    <w:p w14:paraId="235D757C" w14:textId="7D9036C5" w:rsidR="00ED05C9" w:rsidRDefault="00ED05C9" w:rsidP="00ED05C9">
      <w:pPr>
        <w:pStyle w:val="NoSpacing"/>
      </w:pPr>
      <w:r>
        <w:tab/>
        <w:t>14</w:t>
      </w:r>
      <w:r>
        <w:t>32</w:t>
      </w:r>
      <w:r>
        <w:tab/>
        <w:t>He became Vicar.</w:t>
      </w:r>
    </w:p>
    <w:p w14:paraId="5370E984" w14:textId="77777777" w:rsidR="00ED05C9" w:rsidRDefault="00ED05C9" w:rsidP="00ED05C9">
      <w:pPr>
        <w:pStyle w:val="NoSpacing"/>
      </w:pPr>
      <w:r>
        <w:tab/>
      </w:r>
      <w:r>
        <w:tab/>
        <w:t>(from information in the church)</w:t>
      </w:r>
    </w:p>
    <w:p w14:paraId="2DBB5421" w14:textId="77777777" w:rsidR="00ED05C9" w:rsidRDefault="00ED05C9" w:rsidP="00ED05C9">
      <w:pPr>
        <w:pStyle w:val="NoSpacing"/>
      </w:pPr>
    </w:p>
    <w:p w14:paraId="06975467" w14:textId="77777777" w:rsidR="00ED05C9" w:rsidRDefault="00ED05C9" w:rsidP="00ED05C9">
      <w:pPr>
        <w:pStyle w:val="NoSpacing"/>
      </w:pPr>
    </w:p>
    <w:p w14:paraId="768DA1CC" w14:textId="77777777" w:rsidR="00ED05C9" w:rsidRPr="00290A19" w:rsidRDefault="00ED05C9" w:rsidP="00ED05C9">
      <w:pPr>
        <w:pStyle w:val="NoSpacing"/>
      </w:pPr>
      <w:r>
        <w:t>21 January 2020</w:t>
      </w:r>
    </w:p>
    <w:p w14:paraId="1A08E529" w14:textId="3284F9A9" w:rsidR="006B2F86" w:rsidRPr="00ED05C9" w:rsidRDefault="000A54F4" w:rsidP="00E71FC3">
      <w:pPr>
        <w:pStyle w:val="NoSpacing"/>
      </w:pPr>
    </w:p>
    <w:sectPr w:rsidR="006B2F86" w:rsidRPr="00ED05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C1313" w14:textId="77777777" w:rsidR="00ED05C9" w:rsidRDefault="00ED05C9" w:rsidP="00E71FC3">
      <w:pPr>
        <w:spacing w:after="0" w:line="240" w:lineRule="auto"/>
      </w:pPr>
      <w:r>
        <w:separator/>
      </w:r>
    </w:p>
  </w:endnote>
  <w:endnote w:type="continuationSeparator" w:id="0">
    <w:p w14:paraId="6F54B420" w14:textId="77777777" w:rsidR="00ED05C9" w:rsidRDefault="00ED05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2C5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C217F" w14:textId="77777777" w:rsidR="00ED05C9" w:rsidRDefault="00ED05C9" w:rsidP="00E71FC3">
      <w:pPr>
        <w:spacing w:after="0" w:line="240" w:lineRule="auto"/>
      </w:pPr>
      <w:r>
        <w:separator/>
      </w:r>
    </w:p>
  </w:footnote>
  <w:footnote w:type="continuationSeparator" w:id="0">
    <w:p w14:paraId="33E53C42" w14:textId="77777777" w:rsidR="00ED05C9" w:rsidRDefault="00ED05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5C9"/>
    <w:rsid w:val="000A54F4"/>
    <w:rsid w:val="001A7C09"/>
    <w:rsid w:val="00577BD5"/>
    <w:rsid w:val="006A1F77"/>
    <w:rsid w:val="00733BE7"/>
    <w:rsid w:val="00AB52E8"/>
    <w:rsid w:val="00B16D3F"/>
    <w:rsid w:val="00E71FC3"/>
    <w:rsid w:val="00ED05C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68982"/>
  <w15:chartTrackingRefBased/>
  <w15:docId w15:val="{ECA1A1FC-D876-4D36-A928-829FE437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2020-01-21T20:44:00Z</dcterms:created>
  <dcterms:modified xsi:type="dcterms:W3CDTF">2020-01-21T20:46:00Z</dcterms:modified>
</cp:coreProperties>
</file>